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80F87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SHORE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DB882DC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Mercer.</w:t>
      </w:r>
    </w:p>
    <w:p w14:paraId="5A812370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3960B9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40554C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Agard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Foston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made a plaint of debt against</w:t>
      </w:r>
    </w:p>
    <w:p w14:paraId="42153860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Melbourne of London(q.v.) and Michael </w:t>
      </w:r>
      <w:proofErr w:type="spellStart"/>
      <w:r>
        <w:rPr>
          <w:rFonts w:ascii="Times New Roman" w:hAnsi="Times New Roman" w:cs="Times New Roman"/>
          <w:sz w:val="24"/>
          <w:szCs w:val="24"/>
        </w:rPr>
        <w:t>Skyllyng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Middlesex(q.v.).</w:t>
      </w:r>
    </w:p>
    <w:p w14:paraId="432086B4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1DC7A56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4E1202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58542" w14:textId="77777777" w:rsidR="00E6573D" w:rsidRDefault="00E6573D" w:rsidP="00E65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2022</w:t>
      </w:r>
    </w:p>
    <w:p w14:paraId="17B9343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560C3" w14:textId="77777777" w:rsidR="00E6573D" w:rsidRDefault="00E6573D" w:rsidP="009139A6">
      <w:r>
        <w:separator/>
      </w:r>
    </w:p>
  </w:endnote>
  <w:endnote w:type="continuationSeparator" w:id="0">
    <w:p w14:paraId="5805A130" w14:textId="77777777" w:rsidR="00E6573D" w:rsidRDefault="00E657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54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B1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59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432B6" w14:textId="77777777" w:rsidR="00E6573D" w:rsidRDefault="00E6573D" w:rsidP="009139A6">
      <w:r>
        <w:separator/>
      </w:r>
    </w:p>
  </w:footnote>
  <w:footnote w:type="continuationSeparator" w:id="0">
    <w:p w14:paraId="64A81C37" w14:textId="77777777" w:rsidR="00E6573D" w:rsidRDefault="00E657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F0A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9D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B36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73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573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7B3CC"/>
  <w15:chartTrackingRefBased/>
  <w15:docId w15:val="{806D8263-4738-4CC7-9A51-E98AACB3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5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2022-01-28T11:02:00Z</dcterms:created>
  <dcterms:modified xsi:type="dcterms:W3CDTF">2022-01-28T11:03:00Z</dcterms:modified>
</cp:coreProperties>
</file>